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7B8B1390" w:rsidR="00DD01F9" w:rsidRPr="00DD01F9" w:rsidRDefault="00A35578" w:rsidP="002D5F19">
            <w:pPr>
              <w:pStyle w:val="Titlepagetext"/>
              <w:rPr>
                <w:sz w:val="16"/>
                <w:szCs w:val="16"/>
              </w:rPr>
            </w:pPr>
            <w:r>
              <w:rPr>
                <w:sz w:val="16"/>
                <w:szCs w:val="16"/>
              </w:rPr>
              <w:t>2</w:t>
            </w:r>
            <w:r w:rsidR="00242B19">
              <w:rPr>
                <w:sz w:val="16"/>
                <w:szCs w:val="16"/>
              </w:rPr>
              <w:t>0 januari</w:t>
            </w:r>
            <w:r w:rsidR="00642EBA">
              <w:rPr>
                <w:sz w:val="16"/>
                <w:szCs w:val="16"/>
              </w:rPr>
              <w:t xml:space="preserve"> 202</w:t>
            </w:r>
            <w:r w:rsidR="00242B19">
              <w:rPr>
                <w:sz w:val="16"/>
                <w:szCs w:val="16"/>
              </w:rPr>
              <w:t>1</w:t>
            </w:r>
            <w:r w:rsidR="00DD01F9">
              <w:rPr>
                <w:sz w:val="16"/>
                <w:szCs w:val="16"/>
              </w:rPr>
              <w:t xml:space="preserve"> – V1.</w:t>
            </w:r>
            <w:r w:rsidR="00242B19">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4C77D98" w:rsidR="00F45FC5" w:rsidRDefault="00CD1BEB" w:rsidP="002D5F19">
            <w:pPr>
              <w:pStyle w:val="Titlepagearticle"/>
            </w:pPr>
            <w:r>
              <w:t>Zaag</w:t>
            </w:r>
            <w:r w:rsidR="009A08C8">
              <w:t>broek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7FF3D514"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472E09" w:rsidRPr="003A32CC">
              <w:rPr>
                <w:sz w:val="18"/>
                <w:szCs w:val="18"/>
              </w:rPr>
              <w:t xml:space="preserve">geschikt </w:t>
            </w:r>
            <w:r w:rsidR="00B91B76">
              <w:rPr>
                <w:sz w:val="18"/>
                <w:szCs w:val="18"/>
              </w:rPr>
              <w:t>voor industrieel reinigen</w:t>
            </w:r>
            <w:r w:rsidR="000A3CC5" w:rsidRPr="000A3CC5">
              <w:rPr>
                <w:sz w:val="18"/>
                <w:szCs w:val="18"/>
              </w:rPr>
              <w:t>.</w:t>
            </w:r>
            <w:r w:rsidR="00472E09" w:rsidRPr="003A32CC">
              <w:rPr>
                <w:sz w:val="18"/>
                <w:szCs w:val="18"/>
              </w:rPr>
              <w:t xml:space="preserve">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FB1D664" w:rsidR="0060167A" w:rsidRPr="00214732" w:rsidRDefault="009877C0" w:rsidP="00897938">
            <w:pPr>
              <w:pStyle w:val="Tabletext"/>
              <w:rPr>
                <w:b/>
                <w:sz w:val="18"/>
                <w:szCs w:val="18"/>
              </w:rPr>
            </w:pPr>
            <w:r w:rsidRPr="00A35578">
              <w:rPr>
                <w:b/>
                <w:sz w:val="18"/>
                <w:szCs w:val="18"/>
              </w:rPr>
              <w:t>Zaagbroek</w:t>
            </w:r>
            <w:r w:rsidR="000A2869" w:rsidRPr="00A35578">
              <w:rPr>
                <w:b/>
                <w:sz w:val="18"/>
                <w:szCs w:val="18"/>
              </w:rPr>
              <w:t xml:space="preserve"> </w:t>
            </w:r>
          </w:p>
        </w:tc>
      </w:tr>
      <w:tr w:rsidR="00B81FAF" w:rsidRPr="009E3250" w14:paraId="26D31C1D" w14:textId="77777777" w:rsidTr="00897938">
        <w:trPr>
          <w:cantSplit/>
        </w:trPr>
        <w:tc>
          <w:tcPr>
            <w:tcW w:w="1843" w:type="dxa"/>
          </w:tcPr>
          <w:p w14:paraId="40AC76E6" w14:textId="66B3D9E9" w:rsidR="00B81FAF" w:rsidRPr="009E3250" w:rsidRDefault="00B81FAF" w:rsidP="00B81FAF">
            <w:pPr>
              <w:pStyle w:val="Tabletext"/>
              <w:rPr>
                <w:sz w:val="18"/>
                <w:szCs w:val="18"/>
              </w:rPr>
            </w:pPr>
            <w:r>
              <w:rPr>
                <w:sz w:val="18"/>
                <w:szCs w:val="18"/>
              </w:rPr>
              <w:t>Uitvoering</w:t>
            </w:r>
          </w:p>
        </w:tc>
        <w:tc>
          <w:tcPr>
            <w:tcW w:w="7796" w:type="dxa"/>
          </w:tcPr>
          <w:p w14:paraId="4867D689" w14:textId="77777777" w:rsidR="00E91FA7" w:rsidRDefault="004E694E" w:rsidP="00DC0EC4">
            <w:pPr>
              <w:pStyle w:val="Lijstalinea"/>
              <w:numPr>
                <w:ilvl w:val="0"/>
                <w:numId w:val="49"/>
              </w:numPr>
              <w:spacing w:line="280" w:lineRule="atLeast"/>
            </w:pPr>
            <w:r>
              <w:t>Amerikaans model (Bib &amp; Brace)</w:t>
            </w:r>
          </w:p>
          <w:p w14:paraId="3A3ABCDB" w14:textId="77777777" w:rsidR="00DC0EC4" w:rsidRDefault="000710D8" w:rsidP="00DC0EC4">
            <w:pPr>
              <w:pStyle w:val="Lijstalinea"/>
              <w:numPr>
                <w:ilvl w:val="0"/>
                <w:numId w:val="49"/>
              </w:numPr>
              <w:spacing w:line="280" w:lineRule="atLeast"/>
            </w:pPr>
            <w:r>
              <w:t>Voorgevormde kniestukken</w:t>
            </w:r>
          </w:p>
          <w:p w14:paraId="12760E7D" w14:textId="77777777" w:rsidR="000710D8" w:rsidRDefault="00DA2FE4" w:rsidP="00DC0EC4">
            <w:pPr>
              <w:pStyle w:val="Lijstalinea"/>
              <w:numPr>
                <w:ilvl w:val="0"/>
                <w:numId w:val="49"/>
              </w:numPr>
              <w:spacing w:line="280" w:lineRule="atLeast"/>
            </w:pPr>
            <w:r>
              <w:t>Achterzak</w:t>
            </w:r>
          </w:p>
          <w:p w14:paraId="2AA1539A" w14:textId="77777777" w:rsidR="00DA2FE4" w:rsidRDefault="00DA2FE4" w:rsidP="00DC0EC4">
            <w:pPr>
              <w:pStyle w:val="Lijstalinea"/>
              <w:numPr>
                <w:ilvl w:val="0"/>
                <w:numId w:val="49"/>
              </w:numPr>
              <w:spacing w:line="280" w:lineRule="atLeast"/>
            </w:pPr>
            <w:r>
              <w:t>Twee afsluitbare zijzakken</w:t>
            </w:r>
          </w:p>
          <w:p w14:paraId="75C57539" w14:textId="77777777" w:rsidR="00DA2FE4" w:rsidRDefault="00DA2FE4" w:rsidP="00DC0EC4">
            <w:pPr>
              <w:pStyle w:val="Lijstalinea"/>
              <w:numPr>
                <w:ilvl w:val="0"/>
                <w:numId w:val="49"/>
              </w:numPr>
              <w:spacing w:line="280" w:lineRule="atLeast"/>
            </w:pPr>
            <w:r>
              <w:t>Elastische bretels</w:t>
            </w:r>
          </w:p>
          <w:p w14:paraId="335A35EA" w14:textId="4129A5AB" w:rsidR="00DA2FE4" w:rsidRPr="006C50D3" w:rsidRDefault="00DA2FE4" w:rsidP="00EE002A">
            <w:pPr>
              <w:pStyle w:val="Lijstalinea"/>
              <w:spacing w:line="280" w:lineRule="atLeast"/>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177874DB" w14:textId="77777777" w:rsidR="00F423ED" w:rsidRPr="00CF2CDA" w:rsidRDefault="00F423ED" w:rsidP="00F423ED">
            <w:pPr>
              <w:pStyle w:val="Tabletext"/>
              <w:rPr>
                <w:sz w:val="18"/>
                <w:szCs w:val="18"/>
              </w:rPr>
            </w:pPr>
            <w:r w:rsidRPr="00CF2CDA">
              <w:rPr>
                <w:sz w:val="18"/>
                <w:szCs w:val="18"/>
              </w:rPr>
              <w:t>- 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0F9F23C6" w:rsidR="006323EB" w:rsidRDefault="006323EB" w:rsidP="00F27CDE"/>
    <w:p w14:paraId="672C2D1B" w14:textId="24CB5E45" w:rsidR="004355F8" w:rsidRDefault="004355F8" w:rsidP="00F27CDE"/>
    <w:p w14:paraId="28EC4167" w14:textId="0A95D913" w:rsidR="004355F8" w:rsidRDefault="004355F8" w:rsidP="00F27CDE"/>
    <w:p w14:paraId="31B55A69" w14:textId="155A43F1" w:rsidR="004355F8" w:rsidRDefault="004355F8" w:rsidP="00F27CDE"/>
    <w:p w14:paraId="42ED2734" w14:textId="1F05C7A4" w:rsidR="004355F8" w:rsidRDefault="004355F8" w:rsidP="00F27CDE"/>
    <w:p w14:paraId="3BC89893" w14:textId="19920982" w:rsidR="004355F8" w:rsidRDefault="004355F8" w:rsidP="00F27CDE"/>
    <w:p w14:paraId="12838C5B" w14:textId="5BAC4783" w:rsidR="004355F8" w:rsidRDefault="004355F8" w:rsidP="00F27CDE"/>
    <w:p w14:paraId="7B405F3A" w14:textId="77777777" w:rsidR="004355F8" w:rsidRDefault="004355F8" w:rsidP="00F27CDE"/>
    <w:p w14:paraId="000200F1" w14:textId="77777777" w:rsidR="00B2173C" w:rsidRDefault="00B2173C"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1A17C5" w:rsidRPr="00F90F04" w14:paraId="62FABD00" w14:textId="77777777">
        <w:trPr>
          <w:cantSplit/>
        </w:trPr>
        <w:tc>
          <w:tcPr>
            <w:tcW w:w="1843" w:type="dxa"/>
          </w:tcPr>
          <w:p w14:paraId="37378C4D" w14:textId="142B027A" w:rsidR="001A17C5" w:rsidRPr="00945A79" w:rsidRDefault="001A17C5" w:rsidP="00D80738">
            <w:pPr>
              <w:spacing w:before="80" w:after="80"/>
              <w:rPr>
                <w:szCs w:val="18"/>
              </w:rPr>
            </w:pPr>
            <w:r>
              <w:rPr>
                <w:szCs w:val="18"/>
              </w:rPr>
              <w:t>Norm</w:t>
            </w:r>
          </w:p>
        </w:tc>
        <w:tc>
          <w:tcPr>
            <w:tcW w:w="7796" w:type="dxa"/>
          </w:tcPr>
          <w:p w14:paraId="6D07AC21" w14:textId="66784C5A" w:rsidR="00B2173C" w:rsidRPr="007F4B16" w:rsidRDefault="00B2173C" w:rsidP="00B2173C">
            <w:pPr>
              <w:numPr>
                <w:ilvl w:val="0"/>
                <w:numId w:val="50"/>
              </w:numPr>
              <w:spacing w:line="240" w:lineRule="atLeast"/>
            </w:pPr>
            <w:r w:rsidRPr="007F4B16">
              <w:t>NEN-EN 381-5:1995</w:t>
            </w:r>
          </w:p>
          <w:p w14:paraId="5A635EE7" w14:textId="77777777" w:rsidR="00B2173C" w:rsidRPr="007F4B16" w:rsidRDefault="00B2173C" w:rsidP="00B2173C">
            <w:pPr>
              <w:numPr>
                <w:ilvl w:val="1"/>
                <w:numId w:val="50"/>
              </w:numPr>
              <w:spacing w:line="240" w:lineRule="atLeast"/>
            </w:pPr>
            <w:r w:rsidRPr="007F4B16">
              <w:t>Klasse 1 of 2</w:t>
            </w:r>
          </w:p>
          <w:p w14:paraId="313CB9EE" w14:textId="542B98C2" w:rsidR="00B2173C" w:rsidRDefault="00B2173C" w:rsidP="006E3680">
            <w:pPr>
              <w:pStyle w:val="Lijstalinea"/>
              <w:numPr>
                <w:ilvl w:val="1"/>
                <w:numId w:val="50"/>
              </w:numPr>
              <w:spacing w:line="240" w:lineRule="atLeast"/>
            </w:pPr>
            <w:r w:rsidRPr="007F4B16">
              <w:t xml:space="preserve">Type A of B </w:t>
            </w:r>
          </w:p>
          <w:p w14:paraId="690E41AF" w14:textId="01B5BC87" w:rsidR="001A17C5" w:rsidRPr="00C870FD" w:rsidRDefault="001A17C5" w:rsidP="00EE002A">
            <w:pPr>
              <w:pStyle w:val="Lijstalinea"/>
              <w:spacing w:line="280" w:lineRule="atLeast"/>
              <w:ind w:left="360"/>
              <w:rPr>
                <w:szCs w:val="18"/>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5C7C7751" w:rsidR="00EE4275" w:rsidRPr="005C1222" w:rsidRDefault="00B45340" w:rsidP="00994069">
      <w:pPr>
        <w:pStyle w:val="Lijstalinea"/>
        <w:numPr>
          <w:ilvl w:val="0"/>
          <w:numId w:val="41"/>
        </w:numPr>
        <w:spacing w:line="280" w:lineRule="atLeast"/>
        <w:rPr>
          <w:lang w:val="nl-NL"/>
        </w:rPr>
      </w:pPr>
      <w:bookmarkStart w:id="69" w:name="OLE_LINK153"/>
      <w:r w:rsidRPr="007F4B16">
        <w:t>XS t/m 4XL</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1E716EAE" w:rsidR="00DB774F" w:rsidRDefault="004B1126" w:rsidP="001C6B91">
      <w:pPr>
        <w:rPr>
          <w:lang w:val="nl-NL"/>
        </w:rPr>
      </w:pPr>
      <w:r w:rsidRPr="000D19E9">
        <w:t>Voor deze aanbesteding gaat de voorkeur uit naar innovatieve stoffen</w:t>
      </w:r>
      <w:r w:rsidR="000B2831">
        <w:t>.</w:t>
      </w:r>
    </w:p>
    <w:p w14:paraId="0FF12C38" w14:textId="51A36B83"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05606513" w14:textId="5E123BA7" w:rsidR="00110026" w:rsidRDefault="00110026" w:rsidP="001C6B91">
      <w:pPr>
        <w:rPr>
          <w:lang w:val="nl-NL"/>
        </w:rPr>
      </w:pPr>
    </w:p>
    <w:p w14:paraId="7C8766E2" w14:textId="09853DB3" w:rsidR="00110026" w:rsidRDefault="00110026" w:rsidP="001C6B91">
      <w:pPr>
        <w:rPr>
          <w:lang w:val="nl-NL"/>
        </w:rPr>
      </w:pPr>
      <w:r w:rsidRPr="001D4C6C">
        <w:rPr>
          <w:b/>
          <w:bCs/>
          <w:lang w:val="nl-NL"/>
        </w:rPr>
        <w:t>Stofkwaliteit</w:t>
      </w:r>
      <w:r>
        <w:rPr>
          <w:lang w:val="nl-NL"/>
        </w:rPr>
        <w:t xml:space="preserve">: </w:t>
      </w:r>
      <w:r w:rsidR="00855B72">
        <w:rPr>
          <w:lang w:val="nl-NL"/>
        </w:rPr>
        <w:t>W</w:t>
      </w:r>
      <w:r w:rsidR="001D4C6C">
        <w:rPr>
          <w:lang w:val="nl-NL"/>
        </w:rPr>
        <w:t>aterafstotende</w:t>
      </w:r>
      <w:r>
        <w:rPr>
          <w:lang w:val="nl-NL"/>
        </w:rPr>
        <w:t>, ademe</w:t>
      </w:r>
      <w:r w:rsidR="001D4C6C">
        <w:rPr>
          <w:lang w:val="nl-NL"/>
        </w:rPr>
        <w:t>nde en slijtvaste buitenstof.</w:t>
      </w:r>
    </w:p>
    <w:p w14:paraId="20931E8D" w14:textId="013E86FF" w:rsidR="003231E5" w:rsidRPr="00FA7273" w:rsidRDefault="003231E5" w:rsidP="003231E5">
      <w:pPr>
        <w:spacing w:line="280" w:lineRule="atLeast"/>
        <w:rPr>
          <w:color w:val="FF0000"/>
        </w:rPr>
      </w:pPr>
      <w:bookmarkStart w:id="71" w:name="OLE_LINK12"/>
      <w:bookmarkStart w:id="72" w:name="OLE_LINK13"/>
      <w:r w:rsidRPr="001D4C6C">
        <w:rPr>
          <w:b/>
          <w:bCs/>
        </w:rPr>
        <w:t>Kleur</w:t>
      </w:r>
      <w:r>
        <w:t xml:space="preserve">: </w:t>
      </w:r>
      <w:r w:rsidR="00670D68">
        <w:t>Donker</w:t>
      </w:r>
    </w:p>
    <w:p w14:paraId="36A3826A" w14:textId="03E5C3BF" w:rsidR="00393CCC" w:rsidRPr="00FA7273" w:rsidRDefault="00393CCC" w:rsidP="00242408">
      <w:pPr>
        <w:spacing w:line="280" w:lineRule="atLeast"/>
        <w:rPr>
          <w:color w:val="FF0000"/>
        </w:rPr>
      </w:pP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C4B63" w14:textId="77777777" w:rsidR="006544CA" w:rsidRDefault="006544CA">
      <w:r>
        <w:separator/>
      </w:r>
    </w:p>
  </w:endnote>
  <w:endnote w:type="continuationSeparator" w:id="0">
    <w:p w14:paraId="136D0C88" w14:textId="77777777" w:rsidR="006544CA" w:rsidRDefault="0065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notTrueType/>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65B24" w14:textId="77777777" w:rsidR="006544CA" w:rsidRDefault="006544CA">
      <w:r>
        <w:separator/>
      </w:r>
    </w:p>
  </w:footnote>
  <w:footnote w:type="continuationSeparator" w:id="0">
    <w:p w14:paraId="013A750F" w14:textId="77777777" w:rsidR="006544CA" w:rsidRDefault="0065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2907295" w:rsidR="007B5ABB" w:rsidRDefault="007B5ABB">
    <w:pPr>
      <w:pStyle w:val="Headertext"/>
    </w:pPr>
    <w:r>
      <w:tab/>
    </w:r>
    <w:r w:rsidR="009E767F">
      <w:t>PVE-nummer</w:t>
    </w:r>
    <w:r w:rsidR="009E767F">
      <w:tab/>
      <w:t xml:space="preserve">: Annex </w:t>
    </w:r>
    <w:r w:rsidR="009A162E">
      <w:t>22</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C5805AB"/>
    <w:multiLevelType w:val="hybridMultilevel"/>
    <w:tmpl w:val="61044F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BB1E57"/>
    <w:multiLevelType w:val="hybridMultilevel"/>
    <w:tmpl w:val="54362AE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6"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7"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8" w15:restartNumberingAfterBreak="0">
    <w:nsid w:val="3EFE44E9"/>
    <w:multiLevelType w:val="hybridMultilevel"/>
    <w:tmpl w:val="D0DC13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22"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AC6C1D"/>
    <w:multiLevelType w:val="hybridMultilevel"/>
    <w:tmpl w:val="F7D8A4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9"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3" w15:restartNumberingAfterBreak="0">
    <w:nsid w:val="64207E86"/>
    <w:multiLevelType w:val="hybridMultilevel"/>
    <w:tmpl w:val="7CF06B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4"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CCF0B43"/>
    <w:multiLevelType w:val="hybridMultilevel"/>
    <w:tmpl w:val="91C0D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42"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6"/>
  </w:num>
  <w:num w:numId="3">
    <w:abstractNumId w:val="1"/>
  </w:num>
  <w:num w:numId="4">
    <w:abstractNumId w:val="15"/>
  </w:num>
  <w:num w:numId="5">
    <w:abstractNumId w:val="40"/>
  </w:num>
  <w:num w:numId="6">
    <w:abstractNumId w:val="17"/>
  </w:num>
  <w:num w:numId="7">
    <w:abstractNumId w:val="6"/>
  </w:num>
  <w:num w:numId="8">
    <w:abstractNumId w:val="44"/>
  </w:num>
  <w:num w:numId="9">
    <w:abstractNumId w:val="32"/>
  </w:num>
  <w:num w:numId="10">
    <w:abstractNumId w:val="21"/>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40"/>
  </w:num>
  <w:num w:numId="13">
    <w:abstractNumId w:val="8"/>
  </w:num>
  <w:num w:numId="14">
    <w:abstractNumId w:val="41"/>
  </w:num>
  <w:num w:numId="15">
    <w:abstractNumId w:val="0"/>
  </w:num>
  <w:num w:numId="16">
    <w:abstractNumId w:val="20"/>
  </w:num>
  <w:num w:numId="17">
    <w:abstractNumId w:val="42"/>
  </w:num>
  <w:num w:numId="18">
    <w:abstractNumId w:val="39"/>
  </w:num>
  <w:num w:numId="19">
    <w:abstractNumId w:val="28"/>
  </w:num>
  <w:num w:numId="20">
    <w:abstractNumId w:val="11"/>
  </w:num>
  <w:num w:numId="21">
    <w:abstractNumId w:val="22"/>
  </w:num>
  <w:num w:numId="22">
    <w:abstractNumId w:val="29"/>
  </w:num>
  <w:num w:numId="23">
    <w:abstractNumId w:val="2"/>
  </w:num>
  <w:num w:numId="24">
    <w:abstractNumId w:val="37"/>
  </w:num>
  <w:num w:numId="25">
    <w:abstractNumId w:val="12"/>
  </w:num>
  <w:num w:numId="26">
    <w:abstractNumId w:val="25"/>
  </w:num>
  <w:num w:numId="27">
    <w:abstractNumId w:val="13"/>
  </w:num>
  <w:num w:numId="28">
    <w:abstractNumId w:val="5"/>
  </w:num>
  <w:num w:numId="29">
    <w:abstractNumId w:val="27"/>
  </w:num>
  <w:num w:numId="30">
    <w:abstractNumId w:val="4"/>
  </w:num>
  <w:num w:numId="31">
    <w:abstractNumId w:val="30"/>
  </w:num>
  <w:num w:numId="32">
    <w:abstractNumId w:val="31"/>
  </w:num>
  <w:num w:numId="33">
    <w:abstractNumId w:val="26"/>
  </w:num>
  <w:num w:numId="34">
    <w:abstractNumId w:val="43"/>
  </w:num>
  <w:num w:numId="35">
    <w:abstractNumId w:val="36"/>
  </w:num>
  <w:num w:numId="36">
    <w:abstractNumId w:val="10"/>
  </w:num>
  <w:num w:numId="37">
    <w:abstractNumId w:val="24"/>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3"/>
  </w:num>
  <w:num w:numId="42">
    <w:abstractNumId w:val="19"/>
  </w:num>
  <w:num w:numId="43">
    <w:abstractNumId w:val="3"/>
  </w:num>
  <w:num w:numId="44">
    <w:abstractNumId w:val="34"/>
  </w:num>
  <w:num w:numId="45">
    <w:abstractNumId w:val="38"/>
  </w:num>
  <w:num w:numId="46">
    <w:abstractNumId w:val="9"/>
  </w:num>
  <w:num w:numId="47">
    <w:abstractNumId w:val="18"/>
  </w:num>
  <w:num w:numId="48">
    <w:abstractNumId w:val="35"/>
  </w:num>
  <w:num w:numId="49">
    <w:abstractNumId w:val="33"/>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0D8"/>
    <w:rsid w:val="0007129B"/>
    <w:rsid w:val="000713C2"/>
    <w:rsid w:val="00074684"/>
    <w:rsid w:val="00075925"/>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C7D6F"/>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646"/>
    <w:rsid w:val="001019CA"/>
    <w:rsid w:val="00103DE7"/>
    <w:rsid w:val="001061D8"/>
    <w:rsid w:val="00106644"/>
    <w:rsid w:val="00110026"/>
    <w:rsid w:val="001121D6"/>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44"/>
    <w:rsid w:val="001813EA"/>
    <w:rsid w:val="00183B08"/>
    <w:rsid w:val="00183F3B"/>
    <w:rsid w:val="00185B9D"/>
    <w:rsid w:val="001919D7"/>
    <w:rsid w:val="001923A9"/>
    <w:rsid w:val="001A0F23"/>
    <w:rsid w:val="001A17C5"/>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C6C"/>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2ED"/>
    <w:rsid w:val="00242408"/>
    <w:rsid w:val="00242B19"/>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650"/>
    <w:rsid w:val="0031189F"/>
    <w:rsid w:val="00313494"/>
    <w:rsid w:val="00316305"/>
    <w:rsid w:val="00316685"/>
    <w:rsid w:val="003231E5"/>
    <w:rsid w:val="00330BEE"/>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5F8"/>
    <w:rsid w:val="00435DC6"/>
    <w:rsid w:val="0043657C"/>
    <w:rsid w:val="00443BA5"/>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258D"/>
    <w:rsid w:val="004C4A07"/>
    <w:rsid w:val="004D3391"/>
    <w:rsid w:val="004D4B43"/>
    <w:rsid w:val="004D51F9"/>
    <w:rsid w:val="004D57A6"/>
    <w:rsid w:val="004E0703"/>
    <w:rsid w:val="004E1498"/>
    <w:rsid w:val="004E3684"/>
    <w:rsid w:val="004E5332"/>
    <w:rsid w:val="004E694E"/>
    <w:rsid w:val="004F0788"/>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1C58"/>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28ED"/>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4CA"/>
    <w:rsid w:val="00654E07"/>
    <w:rsid w:val="00655E33"/>
    <w:rsid w:val="00661B36"/>
    <w:rsid w:val="006631AE"/>
    <w:rsid w:val="00663373"/>
    <w:rsid w:val="00664905"/>
    <w:rsid w:val="00665284"/>
    <w:rsid w:val="00667B96"/>
    <w:rsid w:val="00670D68"/>
    <w:rsid w:val="00671F9B"/>
    <w:rsid w:val="00672296"/>
    <w:rsid w:val="006777BF"/>
    <w:rsid w:val="00682386"/>
    <w:rsid w:val="00683711"/>
    <w:rsid w:val="00683B1A"/>
    <w:rsid w:val="00686275"/>
    <w:rsid w:val="00693F08"/>
    <w:rsid w:val="00694515"/>
    <w:rsid w:val="006A61CD"/>
    <w:rsid w:val="006A7877"/>
    <w:rsid w:val="006B0D20"/>
    <w:rsid w:val="006C4C86"/>
    <w:rsid w:val="006C50D3"/>
    <w:rsid w:val="006D096A"/>
    <w:rsid w:val="006D0EBF"/>
    <w:rsid w:val="006D11DA"/>
    <w:rsid w:val="006D2FC1"/>
    <w:rsid w:val="006D3485"/>
    <w:rsid w:val="006E0782"/>
    <w:rsid w:val="006E1235"/>
    <w:rsid w:val="006E2723"/>
    <w:rsid w:val="006E34D9"/>
    <w:rsid w:val="006E3680"/>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2E3D"/>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629D"/>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681"/>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44A38"/>
    <w:rsid w:val="0085394E"/>
    <w:rsid w:val="00855B72"/>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14575"/>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1E6"/>
    <w:rsid w:val="00985ACB"/>
    <w:rsid w:val="009877C0"/>
    <w:rsid w:val="0099242F"/>
    <w:rsid w:val="009A08C8"/>
    <w:rsid w:val="009A162E"/>
    <w:rsid w:val="009A2E3B"/>
    <w:rsid w:val="009A3349"/>
    <w:rsid w:val="009B45BF"/>
    <w:rsid w:val="009B6337"/>
    <w:rsid w:val="009B64D2"/>
    <w:rsid w:val="009C04B4"/>
    <w:rsid w:val="009D6E89"/>
    <w:rsid w:val="009E194D"/>
    <w:rsid w:val="009E3250"/>
    <w:rsid w:val="009E3AF1"/>
    <w:rsid w:val="009E488B"/>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35578"/>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0113"/>
    <w:rsid w:val="00AD2859"/>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73C"/>
    <w:rsid w:val="00B21BE1"/>
    <w:rsid w:val="00B226C2"/>
    <w:rsid w:val="00B24563"/>
    <w:rsid w:val="00B302BF"/>
    <w:rsid w:val="00B30FF0"/>
    <w:rsid w:val="00B310B4"/>
    <w:rsid w:val="00B31176"/>
    <w:rsid w:val="00B312B5"/>
    <w:rsid w:val="00B3154A"/>
    <w:rsid w:val="00B3505A"/>
    <w:rsid w:val="00B3528B"/>
    <w:rsid w:val="00B35AAB"/>
    <w:rsid w:val="00B3661F"/>
    <w:rsid w:val="00B4001E"/>
    <w:rsid w:val="00B4315C"/>
    <w:rsid w:val="00B444B6"/>
    <w:rsid w:val="00B4514E"/>
    <w:rsid w:val="00B45340"/>
    <w:rsid w:val="00B46349"/>
    <w:rsid w:val="00B47482"/>
    <w:rsid w:val="00B50C13"/>
    <w:rsid w:val="00B514A5"/>
    <w:rsid w:val="00B52350"/>
    <w:rsid w:val="00B56731"/>
    <w:rsid w:val="00B63F4A"/>
    <w:rsid w:val="00B65868"/>
    <w:rsid w:val="00B72F26"/>
    <w:rsid w:val="00B800AA"/>
    <w:rsid w:val="00B81FAF"/>
    <w:rsid w:val="00B84706"/>
    <w:rsid w:val="00B852A5"/>
    <w:rsid w:val="00B91B76"/>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2236"/>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2494"/>
    <w:rsid w:val="00CA49BF"/>
    <w:rsid w:val="00CA4BB1"/>
    <w:rsid w:val="00CB1381"/>
    <w:rsid w:val="00CC1D0D"/>
    <w:rsid w:val="00CC2860"/>
    <w:rsid w:val="00CC54CD"/>
    <w:rsid w:val="00CC569C"/>
    <w:rsid w:val="00CC7D7C"/>
    <w:rsid w:val="00CD1BEB"/>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2FE4"/>
    <w:rsid w:val="00DA377B"/>
    <w:rsid w:val="00DA5A06"/>
    <w:rsid w:val="00DA7070"/>
    <w:rsid w:val="00DA7E5A"/>
    <w:rsid w:val="00DB703E"/>
    <w:rsid w:val="00DB7171"/>
    <w:rsid w:val="00DB774F"/>
    <w:rsid w:val="00DC0EC4"/>
    <w:rsid w:val="00DC28C1"/>
    <w:rsid w:val="00DD01F9"/>
    <w:rsid w:val="00DD43EE"/>
    <w:rsid w:val="00DD678E"/>
    <w:rsid w:val="00DE2FAC"/>
    <w:rsid w:val="00DE3E93"/>
    <w:rsid w:val="00DE6796"/>
    <w:rsid w:val="00DE7902"/>
    <w:rsid w:val="00DF176C"/>
    <w:rsid w:val="00DF1AE3"/>
    <w:rsid w:val="00DF298E"/>
    <w:rsid w:val="00DF2FB2"/>
    <w:rsid w:val="00DF49A8"/>
    <w:rsid w:val="00DF5649"/>
    <w:rsid w:val="00E0108E"/>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1184"/>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D7A75"/>
    <w:rsid w:val="00EE002A"/>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23ED"/>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16</TotalTime>
  <Pages>4</Pages>
  <Words>777</Words>
  <Characters>4768</Characters>
  <Application>Microsoft Office Word</Application>
  <DocSecurity>0</DocSecurity>
  <Lines>190</Lines>
  <Paragraphs>102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5443</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23</cp:revision>
  <cp:lastPrinted>2017-08-15T06:54:00Z</cp:lastPrinted>
  <dcterms:created xsi:type="dcterms:W3CDTF">2020-10-12T12:39:00Z</dcterms:created>
  <dcterms:modified xsi:type="dcterms:W3CDTF">2021-01-25T10:20:00Z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